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C7CDC" w14:textId="77777777" w:rsidR="00082096" w:rsidRDefault="00082096" w:rsidP="000820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PALMER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fl.1413)</w:t>
      </w:r>
    </w:p>
    <w:p w14:paraId="6F9EF356" w14:textId="77777777" w:rsidR="00082096" w:rsidRDefault="00082096" w:rsidP="000820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EA2E57" w14:textId="77777777" w:rsidR="00082096" w:rsidRDefault="00082096" w:rsidP="000820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00A270" w14:textId="77777777" w:rsidR="00082096" w:rsidRDefault="00082096" w:rsidP="000820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Aug.1413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mandamus held in Medbourne, </w:t>
      </w:r>
    </w:p>
    <w:p w14:paraId="31646C91" w14:textId="77777777" w:rsidR="00082096" w:rsidRDefault="00082096" w:rsidP="000820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Leicestershire, into lands of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Purly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4A5D442" w14:textId="77777777" w:rsidR="00082096" w:rsidRDefault="00082096" w:rsidP="000820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20-49)</w:t>
      </w:r>
    </w:p>
    <w:p w14:paraId="18CCE329" w14:textId="77777777" w:rsidR="00082096" w:rsidRDefault="00082096" w:rsidP="000820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33670D" w14:textId="77777777" w:rsidR="00082096" w:rsidRDefault="00082096" w:rsidP="000820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051851" w14:textId="77777777" w:rsidR="00082096" w:rsidRPr="001D70A6" w:rsidRDefault="00082096" w:rsidP="000820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April 2022</w:t>
      </w:r>
    </w:p>
    <w:p w14:paraId="06120ADD" w14:textId="1082B6EB" w:rsidR="00BA00AB" w:rsidRPr="00082096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08209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0D4A1" w14:textId="77777777" w:rsidR="00082096" w:rsidRDefault="00082096" w:rsidP="009139A6">
      <w:r>
        <w:separator/>
      </w:r>
    </w:p>
  </w:endnote>
  <w:endnote w:type="continuationSeparator" w:id="0">
    <w:p w14:paraId="62827643" w14:textId="77777777" w:rsidR="00082096" w:rsidRDefault="0008209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82FF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3D4A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3546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7745B" w14:textId="77777777" w:rsidR="00082096" w:rsidRDefault="00082096" w:rsidP="009139A6">
      <w:r>
        <w:separator/>
      </w:r>
    </w:p>
  </w:footnote>
  <w:footnote w:type="continuationSeparator" w:id="0">
    <w:p w14:paraId="3685B741" w14:textId="77777777" w:rsidR="00082096" w:rsidRDefault="0008209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A8A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CC2A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FCB8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096"/>
    <w:rsid w:val="000666E0"/>
    <w:rsid w:val="00082096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288F93"/>
  <w15:chartTrackingRefBased/>
  <w15:docId w15:val="{7ACE74AF-8C6A-44B1-92A7-74F35EEEA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2022-04-14T20:07:00Z</dcterms:created>
  <dcterms:modified xsi:type="dcterms:W3CDTF">2022-04-14T20:07:00Z</dcterms:modified>
</cp:coreProperties>
</file>